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City of Durham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City of Durham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City of Durham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City of Durham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City of Durham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City of Durham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63.3% </w:t>
      </w:r>
      <w:r w:rsidRPr="004747BF">
        <w:rPr>
          <w:rFonts w:ascii="Libre Franklin Light" w:eastAsia="Times New Roman" w:hAnsi="Libre Franklin Light" w:cs="Calibri Light"/>
        </w:rPr>
        <w:t xml:space="preserve">of those respondents classified as PGSI 8+ in City of Durham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City of Durham is estimated to be </w:t>
      </w:r>
      <w:r w:rsidRPr="00773DF7">
        <w:rPr>
          <w:rFonts w:ascii="Libre Franklin Light" w:eastAsia="Times New Roman" w:hAnsi="Libre Franklin Light" w:cs="Calibri Light"/>
          <w:b/>
          <w:bCs/>
          <w:color w:val="C45911" w:themeColor="accent2" w:themeShade="BF"/>
        </w:rPr>
        <w:t xml:space="preserve">£2,080,276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City of Durham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City of Durham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City of Durham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City of Durham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ity of Dur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City of Durham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ity of Dur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City of Durham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City of Durham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ity of Dur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City of Durham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City of Durham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City of Durham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City of Durham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City of Durham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City of Durham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£2,080,276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City of Durham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£33,884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£700,746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£50,199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£14,118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£25,884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£1,255,445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£2,080,276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City of Durham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City of Durham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Durham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Durham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Durham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Durham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City of Durham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City of Durham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City of Durham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City of Durham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City of Durham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City of Durham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D7C02DB-2963-48CD-B144-6B2859DB33C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